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B0" w:rsidRDefault="00C820B0" w:rsidP="00017B87">
      <w:pPr>
        <w:jc w:val="center"/>
        <w:rPr>
          <w:b/>
          <w:sz w:val="32"/>
          <w:szCs w:val="32"/>
        </w:rPr>
      </w:pPr>
      <w:r w:rsidRPr="00946D5F">
        <w:rPr>
          <w:b/>
          <w:sz w:val="32"/>
          <w:szCs w:val="32"/>
        </w:rPr>
        <w:t>Министерство по чрезвычайным ситуациям</w:t>
      </w: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  <w:r w:rsidRPr="00946D5F">
        <w:rPr>
          <w:b/>
          <w:sz w:val="32"/>
          <w:szCs w:val="32"/>
        </w:rPr>
        <w:t xml:space="preserve"> Республики Казахстан</w:t>
      </w: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Default="00C820B0" w:rsidP="00017B87">
      <w:pPr>
        <w:jc w:val="center"/>
        <w:rPr>
          <w:b/>
          <w:sz w:val="32"/>
          <w:szCs w:val="32"/>
        </w:rPr>
      </w:pPr>
    </w:p>
    <w:p w:rsidR="00C820B0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  <w:r w:rsidRPr="00946D5F">
        <w:rPr>
          <w:b/>
          <w:sz w:val="32"/>
          <w:szCs w:val="32"/>
        </w:rPr>
        <w:t xml:space="preserve">Перечень документов, образующихся в деятельности </w:t>
      </w:r>
    </w:p>
    <w:p w:rsidR="00C820B0" w:rsidRDefault="00C820B0" w:rsidP="00017B87">
      <w:pPr>
        <w:jc w:val="center"/>
        <w:rPr>
          <w:b/>
          <w:sz w:val="32"/>
          <w:szCs w:val="32"/>
        </w:rPr>
      </w:pPr>
      <w:r w:rsidRPr="00946D5F">
        <w:rPr>
          <w:b/>
          <w:sz w:val="32"/>
          <w:szCs w:val="32"/>
        </w:rPr>
        <w:t xml:space="preserve">Министерства по чрезвычайным ситуациям </w:t>
      </w:r>
    </w:p>
    <w:p w:rsidR="00C820B0" w:rsidRPr="00120E63" w:rsidRDefault="00C820B0" w:rsidP="00120E63">
      <w:pPr>
        <w:jc w:val="center"/>
        <w:rPr>
          <w:b/>
          <w:sz w:val="32"/>
          <w:szCs w:val="32"/>
        </w:rPr>
      </w:pPr>
      <w:r w:rsidRPr="00946D5F">
        <w:rPr>
          <w:b/>
          <w:sz w:val="32"/>
          <w:szCs w:val="32"/>
        </w:rPr>
        <w:t>Республики Казахстан с указанием сроков хранения</w:t>
      </w: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Default="00C820B0" w:rsidP="00017B87">
      <w:pPr>
        <w:rPr>
          <w:b/>
          <w:sz w:val="28"/>
          <w:szCs w:val="28"/>
        </w:rPr>
      </w:pPr>
    </w:p>
    <w:p w:rsidR="00C820B0" w:rsidRDefault="00C820B0" w:rsidP="00017B87">
      <w:pPr>
        <w:rPr>
          <w:b/>
          <w:sz w:val="28"/>
          <w:szCs w:val="28"/>
        </w:rPr>
      </w:pPr>
    </w:p>
    <w:p w:rsidR="00C820B0" w:rsidRDefault="00C820B0" w:rsidP="00017B87">
      <w:pPr>
        <w:jc w:val="center"/>
        <w:rPr>
          <w:b/>
          <w:sz w:val="28"/>
          <w:szCs w:val="28"/>
        </w:rPr>
      </w:pPr>
    </w:p>
    <w:p w:rsidR="00C820B0" w:rsidRPr="00946D5F" w:rsidRDefault="00C820B0" w:rsidP="00017B87">
      <w:pPr>
        <w:jc w:val="center"/>
        <w:rPr>
          <w:b/>
          <w:sz w:val="32"/>
          <w:szCs w:val="32"/>
        </w:rPr>
      </w:pPr>
      <w:r w:rsidRPr="00946D5F">
        <w:rPr>
          <w:b/>
          <w:sz w:val="32"/>
          <w:szCs w:val="32"/>
        </w:rPr>
        <w:t>Астана – 2012</w:t>
      </w:r>
    </w:p>
    <w:p w:rsidR="00C820B0" w:rsidRDefault="00C820B0">
      <w:bookmarkStart w:id="0" w:name="_GoBack"/>
      <w:bookmarkEnd w:id="0"/>
    </w:p>
    <w:sectPr w:rsidR="00C820B0" w:rsidSect="00264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3C6"/>
    <w:rsid w:val="00017B87"/>
    <w:rsid w:val="00120E63"/>
    <w:rsid w:val="00264396"/>
    <w:rsid w:val="003853C6"/>
    <w:rsid w:val="00470BF7"/>
    <w:rsid w:val="006C5708"/>
    <w:rsid w:val="00802AAA"/>
    <w:rsid w:val="00946D5F"/>
    <w:rsid w:val="009E2CA0"/>
    <w:rsid w:val="00C820B0"/>
    <w:rsid w:val="00D86492"/>
    <w:rsid w:val="00DE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B8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37</Words>
  <Characters>214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Raushan Kasymhanova</dc:creator>
  <cp:keywords/>
  <dc:description/>
  <cp:lastModifiedBy>Admin</cp:lastModifiedBy>
  <cp:revision>4</cp:revision>
  <cp:lastPrinted>2012-05-28T08:44:00Z</cp:lastPrinted>
  <dcterms:created xsi:type="dcterms:W3CDTF">2012-05-24T04:28:00Z</dcterms:created>
  <dcterms:modified xsi:type="dcterms:W3CDTF">2012-05-29T04:47:00Z</dcterms:modified>
</cp:coreProperties>
</file>